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0A0"/>
      </w:tblPr>
      <w:tblGrid>
        <w:gridCol w:w="10173"/>
        <w:gridCol w:w="4613"/>
      </w:tblGrid>
      <w:tr w:rsidR="00542E5E" w:rsidRPr="004C544A" w:rsidTr="004C544A">
        <w:tc>
          <w:tcPr>
            <w:tcW w:w="10173" w:type="dxa"/>
          </w:tcPr>
          <w:p w:rsidR="00542E5E" w:rsidRPr="004C544A" w:rsidRDefault="00542E5E" w:rsidP="004C544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613" w:type="dxa"/>
          </w:tcPr>
          <w:p w:rsidR="00542E5E" w:rsidRDefault="00542E5E" w:rsidP="004C544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УТВЕРЖДАЮ</w:t>
            </w:r>
            <w:r w:rsidRPr="004C544A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  <w:p w:rsidR="00542E5E" w:rsidRPr="004C544A" w:rsidRDefault="00542E5E" w:rsidP="004C544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Заместитель главы муниципального</w:t>
            </w:r>
          </w:p>
          <w:p w:rsidR="00542E5E" w:rsidRDefault="00542E5E" w:rsidP="004C544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образования Тбилисский район,</w:t>
            </w:r>
          </w:p>
          <w:p w:rsidR="00542E5E" w:rsidRDefault="00542E5E" w:rsidP="004C544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начальник финансового управления</w:t>
            </w:r>
          </w:p>
          <w:p w:rsidR="00542E5E" w:rsidRDefault="00542E5E" w:rsidP="004C544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________________Н.А. Кривошеева</w:t>
            </w:r>
          </w:p>
          <w:p w:rsidR="00542E5E" w:rsidRPr="004C544A" w:rsidRDefault="00542E5E" w:rsidP="007C0FC8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«____»___________________2018 г.</w:t>
            </w:r>
          </w:p>
          <w:p w:rsidR="00542E5E" w:rsidRPr="004C544A" w:rsidRDefault="00542E5E" w:rsidP="004C544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542E5E" w:rsidRPr="0080519B" w:rsidRDefault="00542E5E" w:rsidP="007C0FC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0519B">
        <w:rPr>
          <w:rFonts w:ascii="Times New Roman" w:hAnsi="Times New Roman"/>
          <w:b/>
          <w:sz w:val="28"/>
          <w:szCs w:val="28"/>
        </w:rPr>
        <w:t>ОТЧЕТ</w:t>
      </w:r>
    </w:p>
    <w:p w:rsidR="00542E5E" w:rsidRPr="0080519B" w:rsidRDefault="00542E5E" w:rsidP="0080519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0519B">
        <w:rPr>
          <w:rFonts w:ascii="Times New Roman" w:hAnsi="Times New Roman"/>
          <w:b/>
          <w:sz w:val="28"/>
          <w:szCs w:val="28"/>
        </w:rPr>
        <w:t xml:space="preserve">об исполнении финансирования муниципальной программы </w:t>
      </w:r>
    </w:p>
    <w:p w:rsidR="00542E5E" w:rsidRPr="00827BD4" w:rsidRDefault="00542E5E" w:rsidP="007C0FC8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827BD4"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</w:rPr>
        <w:t>Поддержка малого и среднего предпринимательства в муниципальном образовании Тбилисский район</w:t>
      </w:r>
      <w:r w:rsidRPr="00827BD4">
        <w:rPr>
          <w:rFonts w:ascii="Times New Roman" w:hAnsi="Times New Roman"/>
          <w:sz w:val="28"/>
          <w:szCs w:val="28"/>
        </w:rPr>
        <w:t>»</w:t>
      </w:r>
    </w:p>
    <w:p w:rsidR="00542E5E" w:rsidRDefault="00542E5E" w:rsidP="007C0FC8">
      <w:pPr>
        <w:spacing w:after="0" w:line="240" w:lineRule="auto"/>
        <w:jc w:val="center"/>
        <w:rPr>
          <w:rFonts w:ascii="Times New Roman" w:hAnsi="Times New Roman"/>
          <w:b/>
          <w:sz w:val="18"/>
          <w:szCs w:val="18"/>
        </w:rPr>
      </w:pPr>
      <w:r>
        <w:rPr>
          <w:rFonts w:ascii="Times New Roman" w:hAnsi="Times New Roman"/>
          <w:sz w:val="28"/>
          <w:szCs w:val="28"/>
        </w:rPr>
        <w:t>за 2017 год</w:t>
      </w:r>
      <w:r w:rsidRPr="0080519B">
        <w:rPr>
          <w:rFonts w:ascii="Times New Roman" w:hAnsi="Times New Roman"/>
          <w:b/>
          <w:sz w:val="18"/>
          <w:szCs w:val="18"/>
        </w:rPr>
        <w:t xml:space="preserve"> </w:t>
      </w:r>
    </w:p>
    <w:p w:rsidR="00542E5E" w:rsidRPr="0080519B" w:rsidRDefault="00542E5E" w:rsidP="007C0FC8">
      <w:pPr>
        <w:spacing w:after="0" w:line="240" w:lineRule="auto"/>
        <w:jc w:val="center"/>
        <w:rPr>
          <w:rFonts w:ascii="Times New Roman" w:hAnsi="Times New Roman"/>
          <w:b/>
          <w:sz w:val="18"/>
          <w:szCs w:val="18"/>
        </w:rPr>
      </w:pPr>
      <w:r w:rsidRPr="0080519B">
        <w:rPr>
          <w:rFonts w:ascii="Times New Roman" w:hAnsi="Times New Roman"/>
          <w:b/>
          <w:sz w:val="18"/>
          <w:szCs w:val="18"/>
        </w:rPr>
        <w:t>(1 квартал, полугодие, 9 месяцев, год)</w:t>
      </w:r>
    </w:p>
    <w:p w:rsidR="00542E5E" w:rsidRPr="0080519B" w:rsidRDefault="00542E5E" w:rsidP="0080519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15657" w:type="dxa"/>
        <w:tblInd w:w="-72" w:type="dxa"/>
        <w:tblLayout w:type="fixed"/>
        <w:tblLook w:val="00A0"/>
      </w:tblPr>
      <w:tblGrid>
        <w:gridCol w:w="540"/>
        <w:gridCol w:w="3240"/>
        <w:gridCol w:w="1800"/>
        <w:gridCol w:w="540"/>
        <w:gridCol w:w="567"/>
        <w:gridCol w:w="567"/>
        <w:gridCol w:w="567"/>
        <w:gridCol w:w="819"/>
        <w:gridCol w:w="567"/>
        <w:gridCol w:w="709"/>
        <w:gridCol w:w="524"/>
        <w:gridCol w:w="567"/>
        <w:gridCol w:w="567"/>
        <w:gridCol w:w="486"/>
        <w:gridCol w:w="567"/>
        <w:gridCol w:w="567"/>
        <w:gridCol w:w="567"/>
        <w:gridCol w:w="816"/>
        <w:gridCol w:w="1080"/>
      </w:tblGrid>
      <w:tr w:rsidR="00542E5E" w:rsidRPr="004C544A" w:rsidTr="00CE4E13">
        <w:trPr>
          <w:trHeight w:val="1489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42E5E" w:rsidRDefault="00542E5E" w:rsidP="00197D4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 xml:space="preserve">№ </w:t>
            </w:r>
          </w:p>
          <w:p w:rsidR="00542E5E" w:rsidRPr="00197D4B" w:rsidRDefault="00542E5E" w:rsidP="00197D4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bookmarkStart w:id="0" w:name="_GoBack"/>
            <w:bookmarkEnd w:id="0"/>
            <w:r>
              <w:rPr>
                <w:rFonts w:ascii="Times New Roman" w:hAnsi="Times New Roman"/>
                <w:color w:val="000000"/>
                <w:lang w:eastAsia="ru-RU"/>
              </w:rPr>
              <w:t>п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/</w:t>
            </w:r>
            <w:r>
              <w:rPr>
                <w:rFonts w:ascii="Times New Roman" w:hAnsi="Times New Roman"/>
                <w:color w:val="000000"/>
                <w:lang w:eastAsia="ru-RU"/>
              </w:rPr>
              <w:t>п</w:t>
            </w:r>
          </w:p>
        </w:tc>
        <w:tc>
          <w:tcPr>
            <w:tcW w:w="3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42E5E" w:rsidRPr="0080519B" w:rsidRDefault="00542E5E" w:rsidP="0080519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</w:rPr>
              <w:t>Наименование подпрограммы, ведомственной целевой программы, основного мероприятия, в том числе их мероприятий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42E5E" w:rsidRPr="0080519B" w:rsidRDefault="00542E5E" w:rsidP="0080519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 xml:space="preserve">Государст-венный заказчик  мероприятия (заказчик), ответствен-ный за выполнение мероприятия, получатель субсидий </w:t>
            </w:r>
            <w:r w:rsidRPr="0080519B">
              <w:rPr>
                <w:rFonts w:ascii="Times New Roman" w:hAnsi="Times New Roman"/>
                <w:color w:val="000000"/>
                <w:vertAlign w:val="superscript"/>
                <w:lang w:eastAsia="ru-RU"/>
              </w:rPr>
              <w:t xml:space="preserve">1 </w:t>
            </w:r>
          </w:p>
        </w:tc>
        <w:tc>
          <w:tcPr>
            <w:tcW w:w="22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42E5E" w:rsidRPr="0080519B" w:rsidRDefault="00542E5E" w:rsidP="0080519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Объем финансирования, предусмотренный программой на текущий год</w:t>
            </w:r>
          </w:p>
        </w:tc>
        <w:tc>
          <w:tcPr>
            <w:tcW w:w="209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42E5E" w:rsidRPr="0080519B" w:rsidRDefault="00542E5E" w:rsidP="0080519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Объем финанси-рования на теку-щий год, преду-смотренный бюд-жетом (уточненной бюджетной росписью)</w:t>
            </w:r>
          </w:p>
        </w:tc>
        <w:tc>
          <w:tcPr>
            <w:tcW w:w="214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42E5E" w:rsidRPr="0080519B" w:rsidRDefault="00542E5E" w:rsidP="0080519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Профинансировано в отчетном периоде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42E5E" w:rsidRPr="0080519B" w:rsidRDefault="00542E5E" w:rsidP="0080519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 xml:space="preserve">Освоено (израсходовано) в отчетном периоде </w:t>
            </w:r>
            <w:r w:rsidRPr="0080519B">
              <w:rPr>
                <w:rFonts w:ascii="Times New Roman" w:hAnsi="Times New Roman"/>
                <w:color w:val="000000"/>
                <w:vertAlign w:val="superscript"/>
                <w:lang w:eastAsia="ru-RU"/>
              </w:rPr>
              <w:t>2</w:t>
            </w:r>
          </w:p>
        </w:tc>
        <w:tc>
          <w:tcPr>
            <w:tcW w:w="8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42E5E" w:rsidRPr="0080519B" w:rsidRDefault="00542E5E" w:rsidP="0080519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 xml:space="preserve">Отметка о выполне-нии меропри-ятия (выполнено /не выпол-нено) </w:t>
            </w:r>
            <w:r w:rsidRPr="0080519B">
              <w:rPr>
                <w:rFonts w:ascii="Times New Roman" w:hAnsi="Times New Roman"/>
                <w:color w:val="000000"/>
                <w:vertAlign w:val="superscript"/>
                <w:lang w:eastAsia="ru-RU"/>
              </w:rPr>
              <w:t>3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42E5E" w:rsidRPr="0080519B" w:rsidRDefault="00542E5E" w:rsidP="0080519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Причи</w:t>
            </w:r>
          </w:p>
          <w:p w:rsidR="00542E5E" w:rsidRPr="0080519B" w:rsidRDefault="00542E5E" w:rsidP="0080519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ны невыполнения мероприятия</w:t>
            </w:r>
          </w:p>
        </w:tc>
      </w:tr>
      <w:tr w:rsidR="00542E5E" w:rsidRPr="004C544A" w:rsidTr="00CE4E13">
        <w:trPr>
          <w:cantSplit/>
          <w:trHeight w:val="1377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E5E" w:rsidRPr="0080519B" w:rsidRDefault="00542E5E" w:rsidP="0080519B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E5E" w:rsidRPr="0080519B" w:rsidRDefault="00542E5E" w:rsidP="0080519B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E5E" w:rsidRPr="0080519B" w:rsidRDefault="00542E5E" w:rsidP="0080519B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textDirection w:val="btLr"/>
          </w:tcPr>
          <w:p w:rsidR="00542E5E" w:rsidRPr="0080519B" w:rsidRDefault="00542E5E" w:rsidP="0080519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федеральный бюджет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542E5E" w:rsidRPr="0080519B" w:rsidRDefault="00542E5E" w:rsidP="0080519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краевой бюджет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542E5E" w:rsidRPr="0080519B" w:rsidRDefault="00542E5E" w:rsidP="0080519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местный бюджет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542E5E" w:rsidRPr="0080519B" w:rsidRDefault="00542E5E" w:rsidP="0080519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другие источники</w:t>
            </w:r>
          </w:p>
        </w:tc>
        <w:tc>
          <w:tcPr>
            <w:tcW w:w="8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textDirection w:val="btLr"/>
          </w:tcPr>
          <w:p w:rsidR="00542E5E" w:rsidRPr="0080519B" w:rsidRDefault="00542E5E" w:rsidP="0080519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федеральный бюджет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542E5E" w:rsidRPr="0080519B" w:rsidRDefault="00542E5E" w:rsidP="0080519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краевой бюджет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textDirection w:val="btLr"/>
          </w:tcPr>
          <w:p w:rsidR="00542E5E" w:rsidRPr="0080519B" w:rsidRDefault="00542E5E" w:rsidP="0080519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местный бюджет</w:t>
            </w:r>
          </w:p>
        </w:tc>
        <w:tc>
          <w:tcPr>
            <w:tcW w:w="5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542E5E" w:rsidRPr="0080519B" w:rsidRDefault="00542E5E" w:rsidP="0080519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федеральный бюджет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542E5E" w:rsidRPr="0080519B" w:rsidRDefault="00542E5E" w:rsidP="0080519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краевой бюджет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542E5E" w:rsidRPr="0080519B" w:rsidRDefault="00542E5E" w:rsidP="0080519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местный бюджет</w:t>
            </w:r>
          </w:p>
        </w:tc>
        <w:tc>
          <w:tcPr>
            <w:tcW w:w="4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542E5E" w:rsidRPr="0080519B" w:rsidRDefault="00542E5E" w:rsidP="0080519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другие источники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542E5E" w:rsidRPr="0080519B" w:rsidRDefault="00542E5E" w:rsidP="0080519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федеральный бюджет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542E5E" w:rsidRPr="0080519B" w:rsidRDefault="00542E5E" w:rsidP="0080519B">
            <w:pPr>
              <w:spacing w:after="0" w:line="240" w:lineRule="auto"/>
              <w:ind w:left="113" w:right="57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краевой бюджет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542E5E" w:rsidRPr="0080519B" w:rsidRDefault="00542E5E" w:rsidP="0080519B">
            <w:pPr>
              <w:spacing w:after="0" w:line="240" w:lineRule="auto"/>
              <w:ind w:left="113" w:right="57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местный бюджет</w:t>
            </w:r>
          </w:p>
        </w:tc>
        <w:tc>
          <w:tcPr>
            <w:tcW w:w="8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E5E" w:rsidRPr="0080519B" w:rsidRDefault="00542E5E" w:rsidP="0080519B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E5E" w:rsidRPr="0080519B" w:rsidRDefault="00542E5E" w:rsidP="0080519B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</w:tr>
      <w:tr w:rsidR="00542E5E" w:rsidRPr="004C544A" w:rsidTr="00CE4E13">
        <w:trPr>
          <w:trHeight w:val="30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42E5E" w:rsidRPr="0080519B" w:rsidRDefault="00542E5E" w:rsidP="0080519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42E5E" w:rsidRPr="0080519B" w:rsidRDefault="00542E5E" w:rsidP="0080519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42E5E" w:rsidRPr="0080519B" w:rsidRDefault="00542E5E" w:rsidP="0080519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3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42E5E" w:rsidRPr="0080519B" w:rsidRDefault="00542E5E" w:rsidP="0080519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42E5E" w:rsidRPr="0080519B" w:rsidRDefault="00542E5E" w:rsidP="0080519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42E5E" w:rsidRPr="0080519B" w:rsidRDefault="00542E5E" w:rsidP="0080519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42E5E" w:rsidRPr="0080519B" w:rsidRDefault="00542E5E" w:rsidP="0080519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7</w:t>
            </w:r>
          </w:p>
        </w:tc>
        <w:tc>
          <w:tcPr>
            <w:tcW w:w="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42E5E" w:rsidRPr="0080519B" w:rsidRDefault="00542E5E" w:rsidP="0080519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42E5E" w:rsidRPr="0080519B" w:rsidRDefault="00542E5E" w:rsidP="0080519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42E5E" w:rsidRPr="0080519B" w:rsidRDefault="00542E5E" w:rsidP="0080519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42E5E" w:rsidRPr="0080519B" w:rsidRDefault="00542E5E" w:rsidP="0080519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42E5E" w:rsidRPr="0080519B" w:rsidRDefault="00542E5E" w:rsidP="0080519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42E5E" w:rsidRPr="0080519B" w:rsidRDefault="00542E5E" w:rsidP="0080519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4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42E5E" w:rsidRPr="0080519B" w:rsidRDefault="00542E5E" w:rsidP="0080519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42E5E" w:rsidRPr="0080519B" w:rsidRDefault="00542E5E" w:rsidP="0080519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15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42E5E" w:rsidRPr="0080519B" w:rsidRDefault="00542E5E" w:rsidP="0080519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16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42E5E" w:rsidRPr="0080519B" w:rsidRDefault="00542E5E" w:rsidP="0080519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17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42E5E" w:rsidRPr="0080519B" w:rsidRDefault="00542E5E" w:rsidP="0080519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18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42E5E" w:rsidRPr="0080519B" w:rsidRDefault="00542E5E" w:rsidP="0080519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19</w:t>
            </w:r>
          </w:p>
        </w:tc>
      </w:tr>
      <w:tr w:rsidR="00542E5E" w:rsidRPr="004C544A" w:rsidTr="00CE4E13">
        <w:trPr>
          <w:cantSplit/>
          <w:trHeight w:val="879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42E5E" w:rsidRPr="007C0FC8" w:rsidRDefault="00542E5E" w:rsidP="004A7AB2">
            <w:pPr>
              <w:spacing w:after="0" w:line="240" w:lineRule="auto"/>
              <w:rPr>
                <w:rFonts w:ascii="Times New Roman" w:hAnsi="Times New Roman"/>
              </w:rPr>
            </w:pPr>
            <w:r w:rsidRPr="007C0FC8">
              <w:rPr>
                <w:rFonts w:ascii="Times New Roman" w:hAnsi="Times New Roman"/>
              </w:rPr>
              <w:t>1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42E5E" w:rsidRPr="007C0FC8" w:rsidRDefault="00542E5E" w:rsidP="004A7AB2">
            <w:pPr>
              <w:spacing w:after="0" w:line="240" w:lineRule="auto"/>
              <w:rPr>
                <w:rFonts w:ascii="Times New Roman" w:hAnsi="Times New Roman"/>
              </w:rPr>
            </w:pPr>
            <w:r w:rsidRPr="007C0FC8">
              <w:rPr>
                <w:rFonts w:ascii="Times New Roman" w:hAnsi="Times New Roman"/>
              </w:rPr>
              <w:t>Пропаганда и популяризация предпринимательской деятельности, в том числе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42E5E" w:rsidRPr="0080519B" w:rsidRDefault="00542E5E" w:rsidP="004A7AB2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A634C9">
              <w:rPr>
                <w:rFonts w:ascii="Times New Roman" w:hAnsi="Times New Roman"/>
              </w:rPr>
              <w:t xml:space="preserve">отдел экономики </w:t>
            </w:r>
            <w:r>
              <w:rPr>
                <w:rFonts w:ascii="Times New Roman" w:hAnsi="Times New Roman"/>
              </w:rPr>
              <w:t>МО</w:t>
            </w:r>
            <w:r w:rsidRPr="00A634C9">
              <w:rPr>
                <w:rFonts w:ascii="Times New Roman" w:hAnsi="Times New Roman"/>
              </w:rPr>
              <w:t xml:space="preserve"> Тбилисский район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</w:tcPr>
          <w:p w:rsidR="00542E5E" w:rsidRPr="0080519B" w:rsidRDefault="00542E5E" w:rsidP="00C505C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</w:tcPr>
          <w:p w:rsidR="00542E5E" w:rsidRPr="0080519B" w:rsidRDefault="00542E5E" w:rsidP="00C505C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</w:tcPr>
          <w:p w:rsidR="00542E5E" w:rsidRPr="0080519B" w:rsidRDefault="00542E5E" w:rsidP="00C505C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</w:tcPr>
          <w:p w:rsidR="00542E5E" w:rsidRPr="0080519B" w:rsidRDefault="00542E5E" w:rsidP="00C505C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</w:tcPr>
          <w:p w:rsidR="00542E5E" w:rsidRPr="0080519B" w:rsidRDefault="00542E5E" w:rsidP="00C505C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</w:tcPr>
          <w:p w:rsidR="00542E5E" w:rsidRPr="0080519B" w:rsidRDefault="00542E5E" w:rsidP="00C505C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</w:tcPr>
          <w:p w:rsidR="00542E5E" w:rsidRPr="0080519B" w:rsidRDefault="00542E5E" w:rsidP="00C505C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40,0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</w:tcPr>
          <w:p w:rsidR="00542E5E" w:rsidRPr="0080519B" w:rsidRDefault="00542E5E" w:rsidP="00C505C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</w:tcPr>
          <w:p w:rsidR="00542E5E" w:rsidRPr="0080519B" w:rsidRDefault="00542E5E" w:rsidP="00C505C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</w:tcPr>
          <w:p w:rsidR="00542E5E" w:rsidRPr="0080519B" w:rsidRDefault="00542E5E" w:rsidP="00C505C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40,0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</w:tcPr>
          <w:p w:rsidR="00542E5E" w:rsidRPr="0080519B" w:rsidRDefault="00542E5E" w:rsidP="00C505C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</w:tcPr>
          <w:p w:rsidR="00542E5E" w:rsidRPr="0080519B" w:rsidRDefault="00542E5E" w:rsidP="00C505C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</w:tcPr>
          <w:p w:rsidR="00542E5E" w:rsidRPr="0080519B" w:rsidRDefault="00542E5E" w:rsidP="00C505C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</w:tcPr>
          <w:p w:rsidR="00542E5E" w:rsidRPr="0080519B" w:rsidRDefault="00542E5E" w:rsidP="00C505C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40,0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42E5E" w:rsidRPr="0080519B" w:rsidRDefault="00542E5E" w:rsidP="004A7AB2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 </w:t>
            </w:r>
            <w:r>
              <w:rPr>
                <w:rFonts w:ascii="Times New Roman" w:hAnsi="Times New Roman"/>
                <w:color w:val="000000"/>
                <w:lang w:eastAsia="ru-RU"/>
              </w:rPr>
              <w:t>выполнено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42E5E" w:rsidRPr="0080519B" w:rsidRDefault="00542E5E" w:rsidP="004A7AB2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</w:tr>
      <w:tr w:rsidR="00542E5E" w:rsidRPr="004C544A" w:rsidTr="00CE4E13">
        <w:trPr>
          <w:cantSplit/>
          <w:trHeight w:val="113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42E5E" w:rsidRPr="007C0FC8" w:rsidRDefault="00542E5E" w:rsidP="004A7AB2">
            <w:pPr>
              <w:spacing w:after="0" w:line="240" w:lineRule="auto"/>
              <w:rPr>
                <w:rFonts w:ascii="Times New Roman" w:hAnsi="Times New Roman"/>
              </w:rPr>
            </w:pPr>
            <w:r w:rsidRPr="007C0FC8">
              <w:rPr>
                <w:rFonts w:ascii="Times New Roman" w:hAnsi="Times New Roman"/>
              </w:rPr>
              <w:t>1.1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42E5E" w:rsidRPr="007C0FC8" w:rsidRDefault="00542E5E" w:rsidP="007C0FC8">
            <w:pPr>
              <w:spacing w:after="0"/>
              <w:rPr>
                <w:rFonts w:ascii="Times New Roman" w:hAnsi="Times New Roman"/>
              </w:rPr>
            </w:pPr>
            <w:r w:rsidRPr="007C0FC8">
              <w:rPr>
                <w:rFonts w:ascii="Times New Roman" w:hAnsi="Times New Roman"/>
              </w:rPr>
              <w:t>Проведение конкурса лучший предприниматель в муниципальном образовании</w:t>
            </w:r>
            <w:r>
              <w:rPr>
                <w:rFonts w:ascii="Times New Roman" w:hAnsi="Times New Roman"/>
              </w:rPr>
              <w:t xml:space="preserve"> </w:t>
            </w:r>
            <w:r w:rsidRPr="007C0FC8">
              <w:rPr>
                <w:rFonts w:ascii="Times New Roman" w:hAnsi="Times New Roman"/>
              </w:rPr>
              <w:t>Тбилисский район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42E5E" w:rsidRPr="0080519B" w:rsidRDefault="00542E5E" w:rsidP="004A7AB2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 </w:t>
            </w:r>
            <w:r w:rsidRPr="00A634C9">
              <w:rPr>
                <w:rFonts w:ascii="Times New Roman" w:hAnsi="Times New Roman"/>
              </w:rPr>
              <w:t xml:space="preserve">отдел экономики </w:t>
            </w:r>
            <w:r>
              <w:rPr>
                <w:rFonts w:ascii="Times New Roman" w:hAnsi="Times New Roman"/>
              </w:rPr>
              <w:t>МО</w:t>
            </w:r>
            <w:r w:rsidRPr="00A634C9">
              <w:rPr>
                <w:rFonts w:ascii="Times New Roman" w:hAnsi="Times New Roman"/>
              </w:rPr>
              <w:t xml:space="preserve"> Тбилисский район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</w:tcPr>
          <w:p w:rsidR="00542E5E" w:rsidRPr="0080519B" w:rsidRDefault="00542E5E" w:rsidP="00C505C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</w:tcPr>
          <w:p w:rsidR="00542E5E" w:rsidRPr="0080519B" w:rsidRDefault="00542E5E" w:rsidP="00C505C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</w:tcPr>
          <w:p w:rsidR="00542E5E" w:rsidRPr="0080519B" w:rsidRDefault="00542E5E" w:rsidP="00C505C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9,635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</w:tcPr>
          <w:p w:rsidR="00542E5E" w:rsidRPr="0080519B" w:rsidRDefault="00542E5E" w:rsidP="00C505C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</w:tcPr>
          <w:p w:rsidR="00542E5E" w:rsidRPr="0080519B" w:rsidRDefault="00542E5E" w:rsidP="00C505C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</w:tcPr>
          <w:p w:rsidR="00542E5E" w:rsidRPr="0080519B" w:rsidRDefault="00542E5E" w:rsidP="00C505C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</w:tcPr>
          <w:p w:rsidR="00542E5E" w:rsidRPr="0080519B" w:rsidRDefault="00542E5E" w:rsidP="00C505C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9,635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</w:tcPr>
          <w:p w:rsidR="00542E5E" w:rsidRPr="0080519B" w:rsidRDefault="00542E5E" w:rsidP="00C505C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</w:tcPr>
          <w:p w:rsidR="00542E5E" w:rsidRPr="0080519B" w:rsidRDefault="00542E5E" w:rsidP="00C505C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</w:tcPr>
          <w:p w:rsidR="00542E5E" w:rsidRPr="0080519B" w:rsidRDefault="00542E5E" w:rsidP="00C505C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9,635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</w:tcPr>
          <w:p w:rsidR="00542E5E" w:rsidRPr="0080519B" w:rsidRDefault="00542E5E" w:rsidP="00C505C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</w:tcPr>
          <w:p w:rsidR="00542E5E" w:rsidRPr="0080519B" w:rsidRDefault="00542E5E" w:rsidP="00C505C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</w:tcPr>
          <w:p w:rsidR="00542E5E" w:rsidRPr="0080519B" w:rsidRDefault="00542E5E" w:rsidP="00C505C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</w:tcPr>
          <w:p w:rsidR="00542E5E" w:rsidRPr="0080519B" w:rsidRDefault="00542E5E" w:rsidP="00C505C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9,635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42E5E" w:rsidRPr="0080519B" w:rsidRDefault="00542E5E" w:rsidP="004A7AB2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 </w:t>
            </w:r>
            <w:r>
              <w:rPr>
                <w:rFonts w:ascii="Times New Roman" w:hAnsi="Times New Roman"/>
                <w:color w:val="000000"/>
                <w:lang w:eastAsia="ru-RU"/>
              </w:rPr>
              <w:t>выполнено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42E5E" w:rsidRPr="0080519B" w:rsidRDefault="00542E5E" w:rsidP="004A7AB2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</w:tr>
      <w:tr w:rsidR="00542E5E" w:rsidRPr="004C544A" w:rsidTr="00CE4E13">
        <w:trPr>
          <w:trHeight w:val="23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2E5E" w:rsidRPr="007C0FC8" w:rsidRDefault="00542E5E" w:rsidP="007C0FC8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2E5E" w:rsidRPr="007C0FC8" w:rsidRDefault="00542E5E" w:rsidP="007C0FC8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2E5E" w:rsidRPr="0080519B" w:rsidRDefault="00542E5E" w:rsidP="007C0FC8">
            <w:pPr>
              <w:spacing w:after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2E5E" w:rsidRPr="0080519B" w:rsidRDefault="00542E5E" w:rsidP="007C0FC8">
            <w:pPr>
              <w:spacing w:after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2E5E" w:rsidRPr="0080519B" w:rsidRDefault="00542E5E" w:rsidP="007C0FC8">
            <w:pPr>
              <w:spacing w:after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2E5E" w:rsidRPr="0080519B" w:rsidRDefault="00542E5E" w:rsidP="007C0FC8">
            <w:pPr>
              <w:spacing w:after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2E5E" w:rsidRPr="0080519B" w:rsidRDefault="00542E5E" w:rsidP="007C0FC8">
            <w:pPr>
              <w:spacing w:after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7</w:t>
            </w:r>
          </w:p>
        </w:tc>
        <w:tc>
          <w:tcPr>
            <w:tcW w:w="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2E5E" w:rsidRPr="0080519B" w:rsidRDefault="00542E5E" w:rsidP="007C0FC8">
            <w:pPr>
              <w:spacing w:after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2E5E" w:rsidRPr="0080519B" w:rsidRDefault="00542E5E" w:rsidP="007C0FC8">
            <w:pPr>
              <w:spacing w:after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2E5E" w:rsidRPr="0080519B" w:rsidRDefault="00542E5E" w:rsidP="007C0FC8">
            <w:pPr>
              <w:spacing w:after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2E5E" w:rsidRPr="0080519B" w:rsidRDefault="00542E5E" w:rsidP="007C0FC8">
            <w:pPr>
              <w:spacing w:after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2E5E" w:rsidRPr="0080519B" w:rsidRDefault="00542E5E" w:rsidP="007C0FC8">
            <w:pPr>
              <w:spacing w:after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2E5E" w:rsidRPr="0080519B" w:rsidRDefault="00542E5E" w:rsidP="007C0FC8">
            <w:pPr>
              <w:spacing w:after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4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2E5E" w:rsidRPr="0080519B" w:rsidRDefault="00542E5E" w:rsidP="007C0FC8">
            <w:pPr>
              <w:spacing w:after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2E5E" w:rsidRPr="0080519B" w:rsidRDefault="00542E5E" w:rsidP="007C0FC8">
            <w:pPr>
              <w:spacing w:after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2E5E" w:rsidRPr="0080519B" w:rsidRDefault="00542E5E" w:rsidP="007C0FC8">
            <w:pPr>
              <w:spacing w:after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2E5E" w:rsidRPr="0080519B" w:rsidRDefault="00542E5E" w:rsidP="007C0FC8">
            <w:pPr>
              <w:spacing w:after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17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2E5E" w:rsidRPr="0080519B" w:rsidRDefault="00542E5E" w:rsidP="007C0FC8">
            <w:pPr>
              <w:spacing w:after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18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2E5E" w:rsidRPr="0080519B" w:rsidRDefault="00542E5E" w:rsidP="007C0FC8">
            <w:pPr>
              <w:spacing w:after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19</w:t>
            </w:r>
          </w:p>
        </w:tc>
      </w:tr>
      <w:tr w:rsidR="00542E5E" w:rsidRPr="004C544A" w:rsidTr="00CE4E13">
        <w:trPr>
          <w:cantSplit/>
          <w:trHeight w:val="113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42E5E" w:rsidRPr="007C0FC8" w:rsidRDefault="00542E5E" w:rsidP="004A7AB2">
            <w:pPr>
              <w:spacing w:after="0" w:line="240" w:lineRule="auto"/>
              <w:rPr>
                <w:rFonts w:ascii="Times New Roman" w:hAnsi="Times New Roman"/>
              </w:rPr>
            </w:pPr>
            <w:r w:rsidRPr="007C0FC8">
              <w:rPr>
                <w:rFonts w:ascii="Times New Roman" w:hAnsi="Times New Roman"/>
              </w:rPr>
              <w:t>1.2</w:t>
            </w:r>
          </w:p>
          <w:p w:rsidR="00542E5E" w:rsidRPr="007C0FC8" w:rsidRDefault="00542E5E" w:rsidP="004A7AB2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542E5E" w:rsidRPr="007C0FC8" w:rsidRDefault="00542E5E" w:rsidP="004A7AB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42E5E" w:rsidRPr="007C0FC8" w:rsidRDefault="00542E5E" w:rsidP="007C0FC8">
            <w:pPr>
              <w:spacing w:after="0" w:line="240" w:lineRule="auto"/>
              <w:rPr>
                <w:rFonts w:ascii="Times New Roman" w:hAnsi="Times New Roman"/>
              </w:rPr>
            </w:pPr>
            <w:r w:rsidRPr="007C0FC8">
              <w:rPr>
                <w:rFonts w:ascii="Times New Roman" w:hAnsi="Times New Roman"/>
              </w:rPr>
              <w:t>Чествование предпринимателей принимающих активное участие в экономике Тбилисского района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42E5E" w:rsidRPr="0080519B" w:rsidRDefault="00542E5E" w:rsidP="004A7AB2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 </w:t>
            </w:r>
            <w:r w:rsidRPr="00A634C9">
              <w:rPr>
                <w:rFonts w:ascii="Times New Roman" w:hAnsi="Times New Roman"/>
              </w:rPr>
              <w:t xml:space="preserve">отдел экономики </w:t>
            </w:r>
            <w:r>
              <w:rPr>
                <w:rFonts w:ascii="Times New Roman" w:hAnsi="Times New Roman"/>
              </w:rPr>
              <w:t>МО</w:t>
            </w:r>
            <w:r w:rsidRPr="00A634C9">
              <w:rPr>
                <w:rFonts w:ascii="Times New Roman" w:hAnsi="Times New Roman"/>
              </w:rPr>
              <w:t xml:space="preserve"> Тбилисский район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542E5E" w:rsidRPr="0080519B" w:rsidRDefault="00542E5E" w:rsidP="00C505CD">
            <w:pPr>
              <w:spacing w:after="0" w:line="240" w:lineRule="auto"/>
              <w:ind w:left="113" w:right="113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542E5E" w:rsidRPr="0080519B" w:rsidRDefault="00542E5E" w:rsidP="00C505CD">
            <w:pPr>
              <w:spacing w:after="0" w:line="240" w:lineRule="auto"/>
              <w:ind w:left="113" w:right="113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542E5E" w:rsidRPr="0080519B" w:rsidRDefault="00542E5E" w:rsidP="00C505CD">
            <w:pPr>
              <w:spacing w:after="0" w:line="240" w:lineRule="auto"/>
              <w:ind w:left="113" w:right="113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30,365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542E5E" w:rsidRPr="0080519B" w:rsidRDefault="00542E5E" w:rsidP="00C505CD">
            <w:pPr>
              <w:spacing w:after="0" w:line="240" w:lineRule="auto"/>
              <w:ind w:left="113" w:right="113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542E5E" w:rsidRPr="0080519B" w:rsidRDefault="00542E5E" w:rsidP="00C505CD">
            <w:pPr>
              <w:spacing w:after="0" w:line="240" w:lineRule="auto"/>
              <w:ind w:left="113" w:right="113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542E5E" w:rsidRPr="0080519B" w:rsidRDefault="00542E5E" w:rsidP="00C505CD">
            <w:pPr>
              <w:spacing w:after="0" w:line="240" w:lineRule="auto"/>
              <w:ind w:left="113" w:right="113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542E5E" w:rsidRPr="0080519B" w:rsidRDefault="00542E5E" w:rsidP="00C505CD">
            <w:pPr>
              <w:spacing w:after="0" w:line="240" w:lineRule="auto"/>
              <w:ind w:left="113" w:right="113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 </w:t>
            </w:r>
            <w:r>
              <w:rPr>
                <w:rFonts w:ascii="Times New Roman" w:hAnsi="Times New Roman"/>
                <w:color w:val="000000"/>
                <w:lang w:eastAsia="ru-RU"/>
              </w:rPr>
              <w:t>30,365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542E5E" w:rsidRPr="0080519B" w:rsidRDefault="00542E5E" w:rsidP="00C505CD">
            <w:pPr>
              <w:spacing w:after="0" w:line="240" w:lineRule="auto"/>
              <w:ind w:left="113" w:right="113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542E5E" w:rsidRPr="0080519B" w:rsidRDefault="00542E5E" w:rsidP="00C505CD">
            <w:pPr>
              <w:spacing w:after="0" w:line="240" w:lineRule="auto"/>
              <w:ind w:left="113" w:right="113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542E5E" w:rsidRPr="0080519B" w:rsidRDefault="00542E5E" w:rsidP="00C505CD">
            <w:pPr>
              <w:spacing w:after="0" w:line="240" w:lineRule="auto"/>
              <w:ind w:left="113" w:right="113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 </w:t>
            </w:r>
            <w:r>
              <w:rPr>
                <w:rFonts w:ascii="Times New Roman" w:hAnsi="Times New Roman"/>
                <w:color w:val="000000"/>
                <w:lang w:eastAsia="ru-RU"/>
              </w:rPr>
              <w:t>30,365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542E5E" w:rsidRPr="0080519B" w:rsidRDefault="00542E5E" w:rsidP="00C505CD">
            <w:pPr>
              <w:spacing w:after="0" w:line="240" w:lineRule="auto"/>
              <w:ind w:left="113" w:right="113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542E5E" w:rsidRPr="0080519B" w:rsidRDefault="00542E5E" w:rsidP="00C505CD">
            <w:pPr>
              <w:spacing w:after="0" w:line="240" w:lineRule="auto"/>
              <w:ind w:left="113" w:right="113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542E5E" w:rsidRPr="0080519B" w:rsidRDefault="00542E5E" w:rsidP="00C505CD">
            <w:pPr>
              <w:spacing w:after="0" w:line="240" w:lineRule="auto"/>
              <w:ind w:left="113" w:right="113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542E5E" w:rsidRPr="0080519B" w:rsidRDefault="00542E5E" w:rsidP="00C505CD">
            <w:pPr>
              <w:spacing w:after="0" w:line="240" w:lineRule="auto"/>
              <w:ind w:left="113" w:right="113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30,365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42E5E" w:rsidRPr="0080519B" w:rsidRDefault="00542E5E" w:rsidP="004A7AB2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 </w:t>
            </w:r>
            <w:r>
              <w:rPr>
                <w:rFonts w:ascii="Times New Roman" w:hAnsi="Times New Roman"/>
                <w:color w:val="000000"/>
                <w:lang w:eastAsia="ru-RU"/>
              </w:rPr>
              <w:t>выполнено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42E5E" w:rsidRPr="0080519B" w:rsidRDefault="00542E5E" w:rsidP="004A7AB2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</w:tr>
      <w:tr w:rsidR="00542E5E" w:rsidRPr="004C544A" w:rsidTr="00CE4E13">
        <w:trPr>
          <w:cantSplit/>
          <w:trHeight w:val="113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42E5E" w:rsidRPr="007C0FC8" w:rsidRDefault="00542E5E" w:rsidP="004A7AB2">
            <w:pPr>
              <w:spacing w:after="0" w:line="240" w:lineRule="auto"/>
              <w:rPr>
                <w:rFonts w:ascii="Times New Roman" w:hAnsi="Times New Roman"/>
              </w:rPr>
            </w:pPr>
            <w:r w:rsidRPr="007C0FC8">
              <w:rPr>
                <w:rFonts w:ascii="Times New Roman" w:hAnsi="Times New Roman"/>
              </w:rPr>
              <w:t>2</w:t>
            </w: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42E5E" w:rsidRPr="007C0FC8" w:rsidRDefault="00542E5E" w:rsidP="007C0FC8">
            <w:pPr>
              <w:spacing w:after="0"/>
              <w:rPr>
                <w:rFonts w:ascii="Times New Roman" w:hAnsi="Times New Roman"/>
              </w:rPr>
            </w:pPr>
            <w:r w:rsidRPr="007C0FC8">
              <w:rPr>
                <w:rFonts w:ascii="Times New Roman" w:hAnsi="Times New Roman"/>
              </w:rPr>
              <w:t>Финансовая Поддержка субъектов малого и среднего предпринимательства и организаций, обеспечивающих инфраструктуру поддержки субъектов малого и среднего предпринимательства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42E5E" w:rsidRPr="0080519B" w:rsidRDefault="00542E5E" w:rsidP="00CE4E13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A634C9">
              <w:rPr>
                <w:rFonts w:ascii="Times New Roman" w:hAnsi="Times New Roman"/>
              </w:rPr>
              <w:t xml:space="preserve">отдел экономики </w:t>
            </w:r>
            <w:r>
              <w:rPr>
                <w:rFonts w:ascii="Times New Roman" w:hAnsi="Times New Roman"/>
              </w:rPr>
              <w:t>МО</w:t>
            </w:r>
            <w:r w:rsidRPr="00A634C9">
              <w:rPr>
                <w:rFonts w:ascii="Times New Roman" w:hAnsi="Times New Roman"/>
              </w:rPr>
              <w:t xml:space="preserve"> Тбилисский район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542E5E" w:rsidRPr="0080519B" w:rsidRDefault="00542E5E" w:rsidP="00C505CD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542E5E" w:rsidRPr="0080519B" w:rsidRDefault="00542E5E" w:rsidP="00C505CD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542E5E" w:rsidRPr="0080519B" w:rsidRDefault="00542E5E" w:rsidP="00C505CD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329,06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542E5E" w:rsidRPr="0080519B" w:rsidRDefault="00542E5E" w:rsidP="00C505CD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542E5E" w:rsidRPr="0080519B" w:rsidRDefault="00542E5E" w:rsidP="00C505CD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542E5E" w:rsidRPr="0080519B" w:rsidRDefault="00542E5E" w:rsidP="00C505CD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542E5E" w:rsidRPr="0080519B" w:rsidRDefault="00542E5E" w:rsidP="00C505CD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329,06</w:t>
            </w:r>
          </w:p>
        </w:tc>
        <w:tc>
          <w:tcPr>
            <w:tcW w:w="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542E5E" w:rsidRPr="0080519B" w:rsidRDefault="00542E5E" w:rsidP="00C505CD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542E5E" w:rsidRPr="0080519B" w:rsidRDefault="00542E5E" w:rsidP="00C505CD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542E5E" w:rsidRPr="0080519B" w:rsidRDefault="00542E5E" w:rsidP="00C505CD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329,06</w:t>
            </w:r>
          </w:p>
        </w:tc>
        <w:tc>
          <w:tcPr>
            <w:tcW w:w="4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542E5E" w:rsidRPr="0080519B" w:rsidRDefault="00542E5E" w:rsidP="00C505CD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542E5E" w:rsidRPr="0080519B" w:rsidRDefault="00542E5E" w:rsidP="00C505CD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542E5E" w:rsidRPr="0080519B" w:rsidRDefault="00542E5E" w:rsidP="00C505CD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542E5E" w:rsidRPr="0080519B" w:rsidRDefault="00542E5E" w:rsidP="00C505CD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329,06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42E5E" w:rsidRPr="0080519B" w:rsidRDefault="00542E5E" w:rsidP="004A7AB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выполнено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42E5E" w:rsidRPr="0080519B" w:rsidRDefault="00542E5E" w:rsidP="004A7AB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</w:tr>
      <w:tr w:rsidR="00542E5E" w:rsidRPr="004C544A" w:rsidTr="00CE4E13">
        <w:trPr>
          <w:cantSplit/>
          <w:trHeight w:val="113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42E5E" w:rsidRPr="007C0FC8" w:rsidRDefault="00542E5E" w:rsidP="004A7AB2">
            <w:pPr>
              <w:spacing w:after="0" w:line="228" w:lineRule="auto"/>
              <w:rPr>
                <w:rFonts w:ascii="Times New Roman" w:hAnsi="Times New Roman"/>
              </w:rPr>
            </w:pPr>
            <w:r w:rsidRPr="007C0FC8">
              <w:rPr>
                <w:rFonts w:ascii="Times New Roman" w:hAnsi="Times New Roman"/>
              </w:rPr>
              <w:t>2.1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42E5E" w:rsidRPr="007C0FC8" w:rsidRDefault="00542E5E" w:rsidP="007C0FC8">
            <w:pPr>
              <w:spacing w:after="0" w:line="240" w:lineRule="auto"/>
              <w:rPr>
                <w:rFonts w:ascii="Times New Roman" w:hAnsi="Times New Roman"/>
              </w:rPr>
            </w:pPr>
            <w:r w:rsidRPr="007C0FC8">
              <w:rPr>
                <w:rFonts w:ascii="Times New Roman" w:hAnsi="Times New Roman"/>
              </w:rPr>
              <w:t xml:space="preserve">Субсидирование части затрат субъектов малого предпринимательства на ранней стадии их деятельности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42E5E" w:rsidRPr="0080519B" w:rsidRDefault="00542E5E" w:rsidP="004A7AB2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 </w:t>
            </w:r>
            <w:r w:rsidRPr="00A634C9">
              <w:rPr>
                <w:rFonts w:ascii="Times New Roman" w:hAnsi="Times New Roman"/>
              </w:rPr>
              <w:t xml:space="preserve">отдел экономики </w:t>
            </w:r>
            <w:r>
              <w:rPr>
                <w:rFonts w:ascii="Times New Roman" w:hAnsi="Times New Roman"/>
              </w:rPr>
              <w:t>МО</w:t>
            </w:r>
            <w:r w:rsidRPr="00A634C9">
              <w:rPr>
                <w:rFonts w:ascii="Times New Roman" w:hAnsi="Times New Roman"/>
              </w:rPr>
              <w:t xml:space="preserve"> Тбилисский район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542E5E" w:rsidRPr="0080519B" w:rsidRDefault="00542E5E" w:rsidP="00C505CD">
            <w:pPr>
              <w:spacing w:after="0" w:line="240" w:lineRule="auto"/>
              <w:ind w:left="113" w:right="113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542E5E" w:rsidRPr="0080519B" w:rsidRDefault="00542E5E" w:rsidP="00C505CD">
            <w:pPr>
              <w:spacing w:after="0" w:line="240" w:lineRule="auto"/>
              <w:ind w:left="113" w:right="113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542E5E" w:rsidRPr="0080519B" w:rsidRDefault="00542E5E" w:rsidP="00C505CD">
            <w:pPr>
              <w:spacing w:after="0" w:line="240" w:lineRule="auto"/>
              <w:ind w:left="113" w:right="113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542E5E" w:rsidRPr="0080519B" w:rsidRDefault="00542E5E" w:rsidP="00C505CD">
            <w:pPr>
              <w:spacing w:after="0" w:line="240" w:lineRule="auto"/>
              <w:ind w:left="113" w:right="113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542E5E" w:rsidRPr="0080519B" w:rsidRDefault="00542E5E" w:rsidP="00C505CD">
            <w:pPr>
              <w:spacing w:after="0" w:line="240" w:lineRule="auto"/>
              <w:ind w:left="113" w:right="113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542E5E" w:rsidRPr="0080519B" w:rsidRDefault="00542E5E" w:rsidP="00C505CD">
            <w:pPr>
              <w:spacing w:after="0" w:line="240" w:lineRule="auto"/>
              <w:ind w:left="113" w:right="113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542E5E" w:rsidRPr="0080519B" w:rsidRDefault="00542E5E" w:rsidP="00C505CD">
            <w:pPr>
              <w:spacing w:after="0" w:line="240" w:lineRule="auto"/>
              <w:ind w:left="113" w:right="113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542E5E" w:rsidRPr="0080519B" w:rsidRDefault="00542E5E" w:rsidP="00C505CD">
            <w:pPr>
              <w:spacing w:after="0" w:line="240" w:lineRule="auto"/>
              <w:ind w:left="113" w:right="113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542E5E" w:rsidRPr="0080519B" w:rsidRDefault="00542E5E" w:rsidP="00C505CD">
            <w:pPr>
              <w:spacing w:after="0" w:line="240" w:lineRule="auto"/>
              <w:ind w:left="113" w:right="113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542E5E" w:rsidRPr="0080519B" w:rsidRDefault="00542E5E" w:rsidP="00C505CD">
            <w:pPr>
              <w:spacing w:after="0" w:line="240" w:lineRule="auto"/>
              <w:ind w:left="113" w:right="113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542E5E" w:rsidRPr="0080519B" w:rsidRDefault="00542E5E" w:rsidP="00C505CD">
            <w:pPr>
              <w:spacing w:after="0" w:line="240" w:lineRule="auto"/>
              <w:ind w:left="113" w:right="113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542E5E" w:rsidRPr="0080519B" w:rsidRDefault="00542E5E" w:rsidP="00C505CD">
            <w:pPr>
              <w:spacing w:after="0" w:line="240" w:lineRule="auto"/>
              <w:ind w:left="113" w:right="113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542E5E" w:rsidRPr="0080519B" w:rsidRDefault="00542E5E" w:rsidP="00C505CD">
            <w:pPr>
              <w:spacing w:after="0" w:line="240" w:lineRule="auto"/>
              <w:ind w:left="113" w:right="113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542E5E" w:rsidRPr="0080519B" w:rsidRDefault="00542E5E" w:rsidP="00C505CD">
            <w:pPr>
              <w:spacing w:after="0" w:line="240" w:lineRule="auto"/>
              <w:ind w:left="113" w:right="113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42E5E" w:rsidRPr="0080519B" w:rsidRDefault="00542E5E" w:rsidP="004A7AB2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 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не выполнено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42E5E" w:rsidRPr="0080519B" w:rsidRDefault="00542E5E" w:rsidP="004A7AB2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отсутствие финансирования</w:t>
            </w:r>
          </w:p>
        </w:tc>
      </w:tr>
      <w:tr w:rsidR="00542E5E" w:rsidRPr="004C544A" w:rsidTr="00CE4E13">
        <w:trPr>
          <w:cantSplit/>
          <w:trHeight w:val="113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42E5E" w:rsidRPr="007C0FC8" w:rsidRDefault="00542E5E" w:rsidP="004A7AB2">
            <w:pPr>
              <w:spacing w:after="0" w:line="228" w:lineRule="auto"/>
              <w:rPr>
                <w:rFonts w:ascii="Times New Roman" w:hAnsi="Times New Roman"/>
              </w:rPr>
            </w:pPr>
            <w:r w:rsidRPr="007C0FC8">
              <w:rPr>
                <w:rFonts w:ascii="Times New Roman" w:hAnsi="Times New Roman"/>
              </w:rPr>
              <w:t>2.2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42E5E" w:rsidRPr="007C0FC8" w:rsidRDefault="00542E5E" w:rsidP="007C0FC8">
            <w:pPr>
              <w:spacing w:after="0"/>
              <w:rPr>
                <w:rFonts w:ascii="Times New Roman" w:hAnsi="Times New Roman"/>
              </w:rPr>
            </w:pPr>
            <w:r w:rsidRPr="007C0FC8">
              <w:rPr>
                <w:rFonts w:ascii="Times New Roman" w:hAnsi="Times New Roman"/>
              </w:rPr>
              <w:t>Субсидирование части затрат субъектов малого и среднего предпринимательства, связанных с уплатой процентов по кредитам, привлеченным в российских кредитных организациях на приобретение оборудования в целях создания и (или) развития либо модернизации производства товаров (работ услуг)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42E5E" w:rsidRPr="0080519B" w:rsidRDefault="00542E5E" w:rsidP="004A7AB2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 </w:t>
            </w:r>
            <w:r w:rsidRPr="00A634C9">
              <w:rPr>
                <w:rFonts w:ascii="Times New Roman" w:hAnsi="Times New Roman"/>
              </w:rPr>
              <w:t xml:space="preserve">отдел экономики </w:t>
            </w:r>
            <w:r>
              <w:rPr>
                <w:rFonts w:ascii="Times New Roman" w:hAnsi="Times New Roman"/>
              </w:rPr>
              <w:t>МО</w:t>
            </w:r>
            <w:r w:rsidRPr="00A634C9">
              <w:rPr>
                <w:rFonts w:ascii="Times New Roman" w:hAnsi="Times New Roman"/>
              </w:rPr>
              <w:t xml:space="preserve"> Тбилисский район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542E5E" w:rsidRPr="0080519B" w:rsidRDefault="00542E5E" w:rsidP="00C505CD">
            <w:pPr>
              <w:spacing w:after="0" w:line="240" w:lineRule="auto"/>
              <w:ind w:left="113" w:right="113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542E5E" w:rsidRPr="0080519B" w:rsidRDefault="00542E5E" w:rsidP="00C505CD">
            <w:pPr>
              <w:spacing w:after="0" w:line="240" w:lineRule="auto"/>
              <w:ind w:left="113" w:right="113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542E5E" w:rsidRPr="0080519B" w:rsidRDefault="00542E5E" w:rsidP="00C505CD">
            <w:pPr>
              <w:spacing w:after="0" w:line="240" w:lineRule="auto"/>
              <w:ind w:left="113" w:right="113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542E5E" w:rsidRPr="0080519B" w:rsidRDefault="00542E5E" w:rsidP="00C505CD">
            <w:pPr>
              <w:spacing w:after="0" w:line="240" w:lineRule="auto"/>
              <w:ind w:left="113" w:right="113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542E5E" w:rsidRPr="0080519B" w:rsidRDefault="00542E5E" w:rsidP="00C505CD">
            <w:pPr>
              <w:spacing w:after="0" w:line="240" w:lineRule="auto"/>
              <w:ind w:left="113" w:right="113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542E5E" w:rsidRPr="0080519B" w:rsidRDefault="00542E5E" w:rsidP="00C505CD">
            <w:pPr>
              <w:spacing w:after="0" w:line="240" w:lineRule="auto"/>
              <w:ind w:left="113" w:right="113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542E5E" w:rsidRPr="0080519B" w:rsidRDefault="00542E5E" w:rsidP="00C505CD">
            <w:pPr>
              <w:spacing w:after="0" w:line="240" w:lineRule="auto"/>
              <w:ind w:left="113" w:right="113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542E5E" w:rsidRPr="0080519B" w:rsidRDefault="00542E5E" w:rsidP="00C505CD">
            <w:pPr>
              <w:spacing w:after="0" w:line="240" w:lineRule="auto"/>
              <w:ind w:left="113" w:right="113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542E5E" w:rsidRPr="0080519B" w:rsidRDefault="00542E5E" w:rsidP="00C505CD">
            <w:pPr>
              <w:spacing w:after="0" w:line="240" w:lineRule="auto"/>
              <w:ind w:left="113" w:right="113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542E5E" w:rsidRPr="0080519B" w:rsidRDefault="00542E5E" w:rsidP="00C505CD">
            <w:pPr>
              <w:spacing w:after="0" w:line="240" w:lineRule="auto"/>
              <w:ind w:left="113" w:right="113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542E5E" w:rsidRPr="0080519B" w:rsidRDefault="00542E5E" w:rsidP="00C505CD">
            <w:pPr>
              <w:spacing w:after="0" w:line="240" w:lineRule="auto"/>
              <w:ind w:left="113" w:right="113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542E5E" w:rsidRPr="0080519B" w:rsidRDefault="00542E5E" w:rsidP="00C505CD">
            <w:pPr>
              <w:spacing w:after="0" w:line="240" w:lineRule="auto"/>
              <w:ind w:left="113" w:right="113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542E5E" w:rsidRPr="0080519B" w:rsidRDefault="00542E5E" w:rsidP="00C505CD">
            <w:pPr>
              <w:spacing w:after="0" w:line="240" w:lineRule="auto"/>
              <w:ind w:left="113" w:right="113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542E5E" w:rsidRPr="0080519B" w:rsidRDefault="00542E5E" w:rsidP="00C505CD">
            <w:pPr>
              <w:spacing w:after="0" w:line="240" w:lineRule="auto"/>
              <w:ind w:left="113" w:right="113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42E5E" w:rsidRPr="0080519B" w:rsidRDefault="00542E5E" w:rsidP="004A7AB2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 </w:t>
            </w:r>
            <w:r>
              <w:rPr>
                <w:rFonts w:ascii="Times New Roman" w:hAnsi="Times New Roman"/>
                <w:color w:val="000000"/>
                <w:lang w:eastAsia="ru-RU"/>
              </w:rPr>
              <w:t>не выполнено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42E5E" w:rsidRPr="0080519B" w:rsidRDefault="00542E5E" w:rsidP="004A7AB2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отсутствие финансирования</w:t>
            </w:r>
          </w:p>
        </w:tc>
      </w:tr>
      <w:tr w:rsidR="00542E5E" w:rsidRPr="004C544A" w:rsidTr="00CE4E13">
        <w:trPr>
          <w:cantSplit/>
          <w:trHeight w:val="192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:rsidR="00542E5E" w:rsidRPr="007C0FC8" w:rsidRDefault="00542E5E" w:rsidP="004A7AB2">
            <w:pPr>
              <w:spacing w:after="0" w:line="228" w:lineRule="auto"/>
              <w:rPr>
                <w:rFonts w:ascii="Times New Roman" w:hAnsi="Times New Roman"/>
              </w:rPr>
            </w:pPr>
            <w:r w:rsidRPr="007C0FC8">
              <w:rPr>
                <w:rFonts w:ascii="Times New Roman" w:hAnsi="Times New Roman"/>
              </w:rPr>
              <w:t>2.3</w:t>
            </w:r>
          </w:p>
          <w:p w:rsidR="00542E5E" w:rsidRPr="007C0FC8" w:rsidRDefault="00542E5E" w:rsidP="004A7AB2">
            <w:pPr>
              <w:spacing w:after="0" w:line="228" w:lineRule="auto"/>
              <w:rPr>
                <w:rFonts w:ascii="Times New Roman" w:hAnsi="Times New Roman"/>
              </w:rPr>
            </w:pPr>
          </w:p>
          <w:p w:rsidR="00542E5E" w:rsidRPr="007C0FC8" w:rsidRDefault="00542E5E" w:rsidP="004A7AB2">
            <w:pPr>
              <w:spacing w:after="0" w:line="228" w:lineRule="auto"/>
              <w:rPr>
                <w:rFonts w:ascii="Times New Roman" w:hAnsi="Times New Roman"/>
              </w:rPr>
            </w:pPr>
          </w:p>
          <w:p w:rsidR="00542E5E" w:rsidRPr="007C0FC8" w:rsidRDefault="00542E5E" w:rsidP="004A7AB2">
            <w:pPr>
              <w:spacing w:after="0" w:line="228" w:lineRule="auto"/>
              <w:rPr>
                <w:rFonts w:ascii="Times New Roman" w:hAnsi="Times New Roman"/>
              </w:rPr>
            </w:pPr>
          </w:p>
          <w:p w:rsidR="00542E5E" w:rsidRPr="007C0FC8" w:rsidRDefault="00542E5E" w:rsidP="004A7AB2">
            <w:pPr>
              <w:spacing w:after="0" w:line="228" w:lineRule="auto"/>
              <w:rPr>
                <w:rFonts w:ascii="Times New Roman" w:hAnsi="Times New Roman"/>
              </w:rPr>
            </w:pPr>
          </w:p>
          <w:p w:rsidR="00542E5E" w:rsidRPr="007C0FC8" w:rsidRDefault="00542E5E" w:rsidP="004A7AB2">
            <w:pPr>
              <w:spacing w:after="0" w:line="228" w:lineRule="auto"/>
              <w:rPr>
                <w:rFonts w:ascii="Times New Roman" w:hAnsi="Times New Roman"/>
              </w:rPr>
            </w:pPr>
          </w:p>
          <w:p w:rsidR="00542E5E" w:rsidRPr="007C0FC8" w:rsidRDefault="00542E5E" w:rsidP="004A7AB2">
            <w:pPr>
              <w:spacing w:after="0" w:line="228" w:lineRule="auto"/>
              <w:rPr>
                <w:rFonts w:ascii="Times New Roman" w:hAnsi="Times New Roman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42E5E" w:rsidRPr="007C0FC8" w:rsidRDefault="00542E5E" w:rsidP="007C0FC8">
            <w:pPr>
              <w:spacing w:after="0" w:line="240" w:lineRule="auto"/>
              <w:rPr>
                <w:rFonts w:ascii="Times New Roman" w:hAnsi="Times New Roman"/>
              </w:rPr>
            </w:pPr>
            <w:r w:rsidRPr="007C0FC8">
              <w:rPr>
                <w:rFonts w:ascii="Times New Roman" w:hAnsi="Times New Roman"/>
              </w:rPr>
              <w:t>Субсидирование части затрат на уплату первого взноса при заключении договора финансовой аренды (лизинга), понесенных субъектами малого и среднего предпринимательства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42E5E" w:rsidRPr="0080519B" w:rsidRDefault="00542E5E" w:rsidP="00CE4E13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A634C9">
              <w:rPr>
                <w:rFonts w:ascii="Times New Roman" w:hAnsi="Times New Roman"/>
              </w:rPr>
              <w:t xml:space="preserve">отдел экономики </w:t>
            </w:r>
            <w:r>
              <w:rPr>
                <w:rFonts w:ascii="Times New Roman" w:hAnsi="Times New Roman"/>
              </w:rPr>
              <w:t>МО</w:t>
            </w:r>
            <w:r w:rsidRPr="00A634C9">
              <w:rPr>
                <w:rFonts w:ascii="Times New Roman" w:hAnsi="Times New Roman"/>
              </w:rPr>
              <w:t xml:space="preserve"> Тбилисский район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542E5E" w:rsidRPr="0080519B" w:rsidRDefault="00542E5E" w:rsidP="00C505CD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542E5E" w:rsidRPr="0080519B" w:rsidRDefault="00542E5E" w:rsidP="00C505CD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542E5E" w:rsidRPr="0080519B" w:rsidRDefault="00542E5E" w:rsidP="00C505CD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542E5E" w:rsidRPr="0080519B" w:rsidRDefault="00542E5E" w:rsidP="00C505CD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542E5E" w:rsidRPr="0080519B" w:rsidRDefault="00542E5E" w:rsidP="00C505CD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542E5E" w:rsidRPr="0080519B" w:rsidRDefault="00542E5E" w:rsidP="00C505CD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542E5E" w:rsidRPr="0080519B" w:rsidRDefault="00542E5E" w:rsidP="00C505CD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542E5E" w:rsidRPr="0080519B" w:rsidRDefault="00542E5E" w:rsidP="00C505CD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542E5E" w:rsidRPr="0080519B" w:rsidRDefault="00542E5E" w:rsidP="00C505CD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542E5E" w:rsidRPr="0080519B" w:rsidRDefault="00542E5E" w:rsidP="00C505CD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542E5E" w:rsidRPr="0080519B" w:rsidRDefault="00542E5E" w:rsidP="00C505CD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542E5E" w:rsidRPr="0080519B" w:rsidRDefault="00542E5E" w:rsidP="00C505CD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542E5E" w:rsidRPr="0080519B" w:rsidRDefault="00542E5E" w:rsidP="00C505CD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542E5E" w:rsidRPr="0080519B" w:rsidRDefault="00542E5E" w:rsidP="00C505CD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42E5E" w:rsidRPr="0080519B" w:rsidRDefault="00542E5E" w:rsidP="004A7AB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не выполнено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42E5E" w:rsidRPr="0080519B" w:rsidRDefault="00542E5E" w:rsidP="004A7AB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отсутствие финансирования</w:t>
            </w:r>
          </w:p>
        </w:tc>
      </w:tr>
      <w:tr w:rsidR="00542E5E" w:rsidRPr="004C544A" w:rsidTr="00CE4E13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2E5E" w:rsidRPr="007C0FC8" w:rsidRDefault="00542E5E" w:rsidP="00450A1F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2E5E" w:rsidRPr="007C0FC8" w:rsidRDefault="00542E5E" w:rsidP="00450A1F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2E5E" w:rsidRPr="0080519B" w:rsidRDefault="00542E5E" w:rsidP="00450A1F">
            <w:pPr>
              <w:spacing w:after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2E5E" w:rsidRPr="0080519B" w:rsidRDefault="00542E5E" w:rsidP="00450A1F">
            <w:pPr>
              <w:spacing w:after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2E5E" w:rsidRPr="0080519B" w:rsidRDefault="00542E5E" w:rsidP="00450A1F">
            <w:pPr>
              <w:spacing w:after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2E5E" w:rsidRPr="0080519B" w:rsidRDefault="00542E5E" w:rsidP="00450A1F">
            <w:pPr>
              <w:spacing w:after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2E5E" w:rsidRPr="0080519B" w:rsidRDefault="00542E5E" w:rsidP="00450A1F">
            <w:pPr>
              <w:spacing w:after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7</w:t>
            </w:r>
          </w:p>
        </w:tc>
        <w:tc>
          <w:tcPr>
            <w:tcW w:w="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2E5E" w:rsidRPr="0080519B" w:rsidRDefault="00542E5E" w:rsidP="00450A1F">
            <w:pPr>
              <w:spacing w:after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2E5E" w:rsidRPr="0080519B" w:rsidRDefault="00542E5E" w:rsidP="00450A1F">
            <w:pPr>
              <w:spacing w:after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2E5E" w:rsidRPr="0080519B" w:rsidRDefault="00542E5E" w:rsidP="00450A1F">
            <w:pPr>
              <w:spacing w:after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2E5E" w:rsidRPr="0080519B" w:rsidRDefault="00542E5E" w:rsidP="00450A1F">
            <w:pPr>
              <w:spacing w:after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2E5E" w:rsidRPr="0080519B" w:rsidRDefault="00542E5E" w:rsidP="00450A1F">
            <w:pPr>
              <w:spacing w:after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2E5E" w:rsidRPr="0080519B" w:rsidRDefault="00542E5E" w:rsidP="00450A1F">
            <w:pPr>
              <w:spacing w:after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4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2E5E" w:rsidRPr="0080519B" w:rsidRDefault="00542E5E" w:rsidP="00450A1F">
            <w:pPr>
              <w:spacing w:after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2E5E" w:rsidRPr="0080519B" w:rsidRDefault="00542E5E" w:rsidP="00450A1F">
            <w:pPr>
              <w:spacing w:after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2E5E" w:rsidRPr="0080519B" w:rsidRDefault="00542E5E" w:rsidP="00450A1F">
            <w:pPr>
              <w:spacing w:after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2E5E" w:rsidRPr="0080519B" w:rsidRDefault="00542E5E" w:rsidP="00450A1F">
            <w:pPr>
              <w:spacing w:after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17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2E5E" w:rsidRPr="0080519B" w:rsidRDefault="00542E5E" w:rsidP="00450A1F">
            <w:pPr>
              <w:spacing w:after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18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2E5E" w:rsidRPr="0080519B" w:rsidRDefault="00542E5E" w:rsidP="00450A1F">
            <w:pPr>
              <w:spacing w:after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19</w:t>
            </w:r>
          </w:p>
        </w:tc>
      </w:tr>
      <w:tr w:rsidR="00542E5E" w:rsidRPr="004C544A" w:rsidTr="00CE4E13">
        <w:trPr>
          <w:cantSplit/>
          <w:trHeight w:val="113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42E5E" w:rsidRPr="007C0FC8" w:rsidRDefault="00542E5E" w:rsidP="004A7AB2">
            <w:pPr>
              <w:spacing w:after="0" w:line="240" w:lineRule="auto"/>
              <w:rPr>
                <w:rFonts w:ascii="Times New Roman" w:hAnsi="Times New Roman"/>
              </w:rPr>
            </w:pPr>
            <w:r w:rsidRPr="007C0FC8">
              <w:rPr>
                <w:rFonts w:ascii="Times New Roman" w:hAnsi="Times New Roman"/>
              </w:rPr>
              <w:t>2.4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42E5E" w:rsidRPr="007C0FC8" w:rsidRDefault="00542E5E" w:rsidP="004A7AB2">
            <w:pPr>
              <w:pStyle w:val="20"/>
              <w:shd w:val="clear" w:color="auto" w:fill="auto"/>
              <w:spacing w:line="240" w:lineRule="auto"/>
              <w:jc w:val="left"/>
              <w:rPr>
                <w:b w:val="0"/>
                <w:sz w:val="22"/>
                <w:szCs w:val="22"/>
              </w:rPr>
            </w:pPr>
            <w:r w:rsidRPr="007C0FC8">
              <w:rPr>
                <w:b w:val="0"/>
                <w:sz w:val="22"/>
                <w:szCs w:val="22"/>
              </w:rPr>
              <w:t>Финансовое обеспечение деятельности МБУ</w:t>
            </w:r>
          </w:p>
          <w:p w:rsidR="00542E5E" w:rsidRPr="007C0FC8" w:rsidRDefault="00542E5E" w:rsidP="004A7AB2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  <w:r w:rsidRPr="007C0FC8">
              <w:rPr>
                <w:rFonts w:ascii="Times New Roman" w:hAnsi="Times New Roman"/>
              </w:rPr>
              <w:t>«Сельскохозяйственный информационно-консультационный центр муниципального образования Тбилисский район» по выполнению муниципального задания</w:t>
            </w:r>
          </w:p>
          <w:p w:rsidR="00542E5E" w:rsidRPr="007C0FC8" w:rsidRDefault="00542E5E" w:rsidP="004A7AB2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42E5E" w:rsidRPr="0080519B" w:rsidRDefault="00542E5E" w:rsidP="004A7AB2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 </w:t>
            </w:r>
            <w:r w:rsidRPr="00A634C9">
              <w:rPr>
                <w:rFonts w:ascii="Times New Roman" w:hAnsi="Times New Roman"/>
              </w:rPr>
              <w:t xml:space="preserve">отдел экономики </w:t>
            </w:r>
            <w:r>
              <w:rPr>
                <w:rFonts w:ascii="Times New Roman" w:hAnsi="Times New Roman"/>
              </w:rPr>
              <w:t>МО</w:t>
            </w:r>
            <w:r w:rsidRPr="00A634C9">
              <w:rPr>
                <w:rFonts w:ascii="Times New Roman" w:hAnsi="Times New Roman"/>
              </w:rPr>
              <w:t xml:space="preserve"> Тбилисский район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542E5E" w:rsidRPr="0080519B" w:rsidRDefault="00542E5E" w:rsidP="00CE4E1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542E5E" w:rsidRPr="0080519B" w:rsidRDefault="00542E5E" w:rsidP="00CE4E1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542E5E" w:rsidRPr="0080519B" w:rsidRDefault="00542E5E" w:rsidP="00CE4E1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199,06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542E5E" w:rsidRPr="0080519B" w:rsidRDefault="00542E5E" w:rsidP="00CE4E1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542E5E" w:rsidRPr="0080519B" w:rsidRDefault="00542E5E" w:rsidP="00CE4E1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542E5E" w:rsidRPr="0080519B" w:rsidRDefault="00542E5E" w:rsidP="00CE4E1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542E5E" w:rsidRPr="0080519B" w:rsidRDefault="00542E5E" w:rsidP="00CE4E1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199,06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542E5E" w:rsidRPr="0080519B" w:rsidRDefault="00542E5E" w:rsidP="00CE4E1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542E5E" w:rsidRPr="0080519B" w:rsidRDefault="00542E5E" w:rsidP="00CE4E1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542E5E" w:rsidRPr="0080519B" w:rsidRDefault="00542E5E" w:rsidP="00CE4E1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199,06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542E5E" w:rsidRPr="0080519B" w:rsidRDefault="00542E5E" w:rsidP="00CE4E1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542E5E" w:rsidRPr="0080519B" w:rsidRDefault="00542E5E" w:rsidP="00CE4E1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542E5E" w:rsidRPr="0080519B" w:rsidRDefault="00542E5E" w:rsidP="00CE4E1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542E5E" w:rsidRPr="0080519B" w:rsidRDefault="00542E5E" w:rsidP="00CE4E1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199,06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42E5E" w:rsidRPr="0080519B" w:rsidRDefault="00542E5E" w:rsidP="004A7AB2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 </w:t>
            </w:r>
            <w:r>
              <w:rPr>
                <w:rFonts w:ascii="Times New Roman" w:hAnsi="Times New Roman"/>
                <w:color w:val="000000"/>
                <w:lang w:eastAsia="ru-RU"/>
              </w:rPr>
              <w:t>выполнено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42E5E" w:rsidRPr="0080519B" w:rsidRDefault="00542E5E" w:rsidP="004A7AB2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</w:tr>
      <w:tr w:rsidR="00542E5E" w:rsidRPr="004C544A" w:rsidTr="00CE4E13">
        <w:trPr>
          <w:cantSplit/>
          <w:trHeight w:val="113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42E5E" w:rsidRPr="007C0FC8" w:rsidRDefault="00542E5E" w:rsidP="004A7AB2">
            <w:pPr>
              <w:spacing w:after="0" w:line="240" w:lineRule="auto"/>
              <w:rPr>
                <w:rFonts w:ascii="Times New Roman" w:hAnsi="Times New Roman"/>
              </w:rPr>
            </w:pPr>
            <w:r w:rsidRPr="007C0FC8">
              <w:rPr>
                <w:rFonts w:ascii="Times New Roman" w:hAnsi="Times New Roman"/>
              </w:rPr>
              <w:t>2.5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42E5E" w:rsidRPr="007C0FC8" w:rsidRDefault="00542E5E" w:rsidP="004A7AB2">
            <w:pPr>
              <w:pStyle w:val="20"/>
              <w:shd w:val="clear" w:color="auto" w:fill="auto"/>
              <w:spacing w:line="240" w:lineRule="auto"/>
              <w:jc w:val="left"/>
              <w:rPr>
                <w:b w:val="0"/>
                <w:sz w:val="22"/>
                <w:szCs w:val="22"/>
              </w:rPr>
            </w:pPr>
            <w:r w:rsidRPr="007C0FC8">
              <w:rPr>
                <w:b w:val="0"/>
                <w:sz w:val="22"/>
                <w:szCs w:val="22"/>
              </w:rPr>
              <w:t>Предоставление субсидий МБУ</w:t>
            </w:r>
          </w:p>
          <w:p w:rsidR="00542E5E" w:rsidRPr="007C0FC8" w:rsidRDefault="00542E5E" w:rsidP="004A7AB2">
            <w:pPr>
              <w:pStyle w:val="20"/>
              <w:shd w:val="clear" w:color="auto" w:fill="auto"/>
              <w:spacing w:line="240" w:lineRule="auto"/>
              <w:jc w:val="left"/>
              <w:rPr>
                <w:b w:val="0"/>
                <w:color w:val="000000"/>
                <w:sz w:val="22"/>
                <w:szCs w:val="22"/>
              </w:rPr>
            </w:pPr>
            <w:r w:rsidRPr="007C0FC8">
              <w:rPr>
                <w:b w:val="0"/>
                <w:sz w:val="22"/>
                <w:szCs w:val="22"/>
              </w:rPr>
              <w:t xml:space="preserve">«Сельскохозяйственный информационно-консультационный центр муниципального образования Тбилисский район» для </w:t>
            </w:r>
            <w:r w:rsidRPr="007C0FC8">
              <w:rPr>
                <w:b w:val="0"/>
                <w:color w:val="000000"/>
                <w:sz w:val="22"/>
                <w:szCs w:val="22"/>
              </w:rPr>
              <w:t>организации бесплатной поддержки</w:t>
            </w:r>
          </w:p>
          <w:p w:rsidR="00542E5E" w:rsidRPr="007C0FC8" w:rsidRDefault="00542E5E" w:rsidP="004A7AB2">
            <w:pPr>
              <w:pStyle w:val="20"/>
              <w:shd w:val="clear" w:color="auto" w:fill="auto"/>
              <w:spacing w:line="240" w:lineRule="auto"/>
              <w:jc w:val="left"/>
              <w:rPr>
                <w:b w:val="0"/>
                <w:color w:val="000000"/>
                <w:sz w:val="22"/>
                <w:szCs w:val="22"/>
              </w:rPr>
            </w:pPr>
            <w:r w:rsidRPr="007C0FC8">
              <w:rPr>
                <w:b w:val="0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42E5E" w:rsidRPr="0080519B" w:rsidRDefault="00542E5E" w:rsidP="004A7AB2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 </w:t>
            </w:r>
            <w:r w:rsidRPr="00A634C9">
              <w:rPr>
                <w:rFonts w:ascii="Times New Roman" w:hAnsi="Times New Roman"/>
              </w:rPr>
              <w:t xml:space="preserve">отдел экономики </w:t>
            </w:r>
            <w:r>
              <w:rPr>
                <w:rFonts w:ascii="Times New Roman" w:hAnsi="Times New Roman"/>
              </w:rPr>
              <w:t>МО</w:t>
            </w:r>
            <w:r w:rsidRPr="00A634C9">
              <w:rPr>
                <w:rFonts w:ascii="Times New Roman" w:hAnsi="Times New Roman"/>
              </w:rPr>
              <w:t xml:space="preserve"> Тбилисский район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542E5E" w:rsidRPr="0080519B" w:rsidRDefault="00542E5E" w:rsidP="00CE4E1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542E5E" w:rsidRPr="0080519B" w:rsidRDefault="00542E5E" w:rsidP="00CE4E1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542E5E" w:rsidRPr="0080519B" w:rsidRDefault="00542E5E" w:rsidP="00CE4E1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542E5E" w:rsidRPr="0080519B" w:rsidRDefault="00542E5E" w:rsidP="00CE4E1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542E5E" w:rsidRPr="0080519B" w:rsidRDefault="00542E5E" w:rsidP="00CE4E1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542E5E" w:rsidRPr="0080519B" w:rsidRDefault="00542E5E" w:rsidP="00CE4E1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542E5E" w:rsidRPr="0080519B" w:rsidRDefault="00542E5E" w:rsidP="00CE4E1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130,0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542E5E" w:rsidRPr="0080519B" w:rsidRDefault="00542E5E" w:rsidP="00CE4E1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542E5E" w:rsidRPr="0080519B" w:rsidRDefault="00542E5E" w:rsidP="00CE4E1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542E5E" w:rsidRPr="0080519B" w:rsidRDefault="00542E5E" w:rsidP="00CE4E1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130,0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542E5E" w:rsidRPr="0080519B" w:rsidRDefault="00542E5E" w:rsidP="00CE4E1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542E5E" w:rsidRPr="0080519B" w:rsidRDefault="00542E5E" w:rsidP="00CE4E1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542E5E" w:rsidRPr="0080519B" w:rsidRDefault="00542E5E" w:rsidP="00CE4E1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542E5E" w:rsidRPr="0080519B" w:rsidRDefault="00542E5E" w:rsidP="00CE4E1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130,0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42E5E" w:rsidRPr="0080519B" w:rsidRDefault="00542E5E" w:rsidP="004A7AB2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 </w:t>
            </w:r>
            <w:r>
              <w:rPr>
                <w:rFonts w:ascii="Times New Roman" w:hAnsi="Times New Roman"/>
                <w:color w:val="000000"/>
                <w:lang w:eastAsia="ru-RU"/>
              </w:rPr>
              <w:t>выполнено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42E5E" w:rsidRPr="0080519B" w:rsidRDefault="00542E5E" w:rsidP="004A7AB2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</w:tr>
      <w:tr w:rsidR="00542E5E" w:rsidRPr="004C544A" w:rsidTr="00CE4E13">
        <w:trPr>
          <w:cantSplit/>
          <w:trHeight w:val="1134"/>
        </w:trPr>
        <w:tc>
          <w:tcPr>
            <w:tcW w:w="378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vAlign w:val="bottom"/>
          </w:tcPr>
          <w:p w:rsidR="00542E5E" w:rsidRPr="0080519B" w:rsidRDefault="00542E5E" w:rsidP="0080519B">
            <w:pPr>
              <w:spacing w:after="0" w:line="240" w:lineRule="auto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b/>
                <w:color w:val="000000"/>
                <w:lang w:eastAsia="ru-RU"/>
              </w:rPr>
              <w:t>Всего по программе:</w:t>
            </w:r>
          </w:p>
        </w:tc>
        <w:tc>
          <w:tcPr>
            <w:tcW w:w="18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542E5E" w:rsidRPr="0080519B" w:rsidRDefault="00542E5E" w:rsidP="0080519B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542E5E" w:rsidRPr="0080519B" w:rsidRDefault="00542E5E" w:rsidP="00CE4E13">
            <w:pPr>
              <w:spacing w:after="0" w:line="240" w:lineRule="auto"/>
              <w:ind w:left="113" w:right="113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542E5E" w:rsidRPr="0080519B" w:rsidRDefault="00542E5E" w:rsidP="00CE4E13">
            <w:pPr>
              <w:spacing w:after="0" w:line="240" w:lineRule="auto"/>
              <w:ind w:left="113" w:right="113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542E5E" w:rsidRPr="0080519B" w:rsidRDefault="00542E5E" w:rsidP="00CE4E13">
            <w:pPr>
              <w:spacing w:after="0" w:line="240" w:lineRule="auto"/>
              <w:ind w:left="113" w:right="113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 </w:t>
            </w:r>
            <w:r>
              <w:rPr>
                <w:rFonts w:ascii="Times New Roman" w:hAnsi="Times New Roman"/>
                <w:color w:val="000000"/>
                <w:lang w:eastAsia="ru-RU"/>
              </w:rPr>
              <w:t>369,06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542E5E" w:rsidRPr="0080519B" w:rsidRDefault="00542E5E" w:rsidP="00CE4E13">
            <w:pPr>
              <w:spacing w:after="0" w:line="240" w:lineRule="auto"/>
              <w:ind w:left="113" w:right="113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81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542E5E" w:rsidRPr="0080519B" w:rsidRDefault="00542E5E" w:rsidP="00CE4E13">
            <w:pPr>
              <w:spacing w:after="0" w:line="240" w:lineRule="auto"/>
              <w:ind w:left="113" w:right="113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542E5E" w:rsidRPr="0080519B" w:rsidRDefault="00542E5E" w:rsidP="00CE4E13">
            <w:pPr>
              <w:spacing w:after="0" w:line="240" w:lineRule="auto"/>
              <w:ind w:left="113" w:right="113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542E5E" w:rsidRPr="0080519B" w:rsidRDefault="00542E5E" w:rsidP="00CE4E13">
            <w:pPr>
              <w:spacing w:after="0" w:line="240" w:lineRule="auto"/>
              <w:ind w:left="113" w:right="113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 </w:t>
            </w:r>
            <w:r>
              <w:rPr>
                <w:rFonts w:ascii="Times New Roman" w:hAnsi="Times New Roman"/>
                <w:color w:val="000000"/>
                <w:lang w:eastAsia="ru-RU"/>
              </w:rPr>
              <w:t>369,06</w:t>
            </w:r>
          </w:p>
        </w:tc>
        <w:tc>
          <w:tcPr>
            <w:tcW w:w="52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542E5E" w:rsidRPr="0080519B" w:rsidRDefault="00542E5E" w:rsidP="00CE4E13">
            <w:pPr>
              <w:spacing w:after="0" w:line="240" w:lineRule="auto"/>
              <w:ind w:left="113" w:right="113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542E5E" w:rsidRPr="0080519B" w:rsidRDefault="00542E5E" w:rsidP="00CE4E13">
            <w:pPr>
              <w:spacing w:after="0" w:line="240" w:lineRule="auto"/>
              <w:ind w:left="113" w:right="113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542E5E" w:rsidRPr="0080519B" w:rsidRDefault="00542E5E" w:rsidP="00CE4E13">
            <w:pPr>
              <w:spacing w:after="0" w:line="240" w:lineRule="auto"/>
              <w:ind w:left="113" w:right="113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 </w:t>
            </w:r>
            <w:r>
              <w:rPr>
                <w:rFonts w:ascii="Times New Roman" w:hAnsi="Times New Roman"/>
                <w:color w:val="000000"/>
                <w:lang w:eastAsia="ru-RU"/>
              </w:rPr>
              <w:t>369,06</w:t>
            </w:r>
          </w:p>
        </w:tc>
        <w:tc>
          <w:tcPr>
            <w:tcW w:w="48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542E5E" w:rsidRPr="0080519B" w:rsidRDefault="00542E5E" w:rsidP="00CE4E13">
            <w:pPr>
              <w:spacing w:after="0" w:line="240" w:lineRule="auto"/>
              <w:ind w:left="113" w:right="113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542E5E" w:rsidRPr="0080519B" w:rsidRDefault="00542E5E" w:rsidP="00CE4E13">
            <w:pPr>
              <w:spacing w:after="0" w:line="240" w:lineRule="auto"/>
              <w:ind w:left="113" w:right="113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542E5E" w:rsidRPr="0080519B" w:rsidRDefault="00542E5E" w:rsidP="00CE4E13">
            <w:pPr>
              <w:spacing w:after="0" w:line="240" w:lineRule="auto"/>
              <w:ind w:left="113" w:right="113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542E5E" w:rsidRPr="0080519B" w:rsidRDefault="00542E5E" w:rsidP="00CE4E13">
            <w:pPr>
              <w:spacing w:after="0" w:line="240" w:lineRule="auto"/>
              <w:ind w:left="113" w:right="113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 </w:t>
            </w:r>
            <w:r>
              <w:rPr>
                <w:rFonts w:ascii="Times New Roman" w:hAnsi="Times New Roman"/>
                <w:color w:val="000000"/>
                <w:lang w:eastAsia="ru-RU"/>
              </w:rPr>
              <w:t>369,06</w:t>
            </w:r>
          </w:p>
        </w:tc>
        <w:tc>
          <w:tcPr>
            <w:tcW w:w="81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542E5E" w:rsidRPr="0080519B" w:rsidRDefault="00542E5E" w:rsidP="0080519B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542E5E" w:rsidRPr="0080519B" w:rsidRDefault="00542E5E" w:rsidP="0080519B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</w:tr>
    </w:tbl>
    <w:p w:rsidR="00542E5E" w:rsidRDefault="00542E5E" w:rsidP="0080519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42E5E" w:rsidRDefault="00542E5E" w:rsidP="0080519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42E5E" w:rsidRDefault="00542E5E" w:rsidP="0080519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42E5E" w:rsidRPr="0080519B" w:rsidRDefault="00542E5E" w:rsidP="0080519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Look w:val="00A0"/>
      </w:tblPr>
      <w:tblGrid>
        <w:gridCol w:w="7393"/>
        <w:gridCol w:w="7393"/>
      </w:tblGrid>
      <w:tr w:rsidR="00542E5E" w:rsidRPr="004C544A" w:rsidTr="004C544A">
        <w:tc>
          <w:tcPr>
            <w:tcW w:w="7393" w:type="dxa"/>
          </w:tcPr>
          <w:p w:rsidR="00542E5E" w:rsidRDefault="00542E5E" w:rsidP="004C544A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Н</w:t>
            </w:r>
            <w:r w:rsidRPr="004C544A">
              <w:rPr>
                <w:rFonts w:ascii="Times New Roman" w:hAnsi="Times New Roman"/>
                <w:sz w:val="26"/>
                <w:szCs w:val="26"/>
              </w:rPr>
              <w:t xml:space="preserve">ачальник </w:t>
            </w:r>
            <w:r>
              <w:rPr>
                <w:rFonts w:ascii="Times New Roman" w:hAnsi="Times New Roman"/>
                <w:sz w:val="26"/>
                <w:szCs w:val="26"/>
              </w:rPr>
              <w:t>отдела экономики</w:t>
            </w:r>
          </w:p>
          <w:p w:rsidR="00542E5E" w:rsidRPr="004C544A" w:rsidRDefault="00542E5E" w:rsidP="004C544A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администрации муниципального</w:t>
            </w:r>
          </w:p>
        </w:tc>
        <w:tc>
          <w:tcPr>
            <w:tcW w:w="7393" w:type="dxa"/>
          </w:tcPr>
          <w:p w:rsidR="00542E5E" w:rsidRPr="004C544A" w:rsidRDefault="00542E5E" w:rsidP="004C544A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542E5E" w:rsidRPr="004C544A" w:rsidTr="004C544A">
        <w:tc>
          <w:tcPr>
            <w:tcW w:w="7393" w:type="dxa"/>
          </w:tcPr>
          <w:p w:rsidR="00542E5E" w:rsidRPr="004C544A" w:rsidRDefault="00542E5E" w:rsidP="004C544A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образования Тбилисский район</w:t>
            </w:r>
          </w:p>
        </w:tc>
        <w:tc>
          <w:tcPr>
            <w:tcW w:w="7393" w:type="dxa"/>
          </w:tcPr>
          <w:p w:rsidR="00542E5E" w:rsidRPr="004C544A" w:rsidRDefault="00542E5E" w:rsidP="004C544A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А</w:t>
            </w:r>
            <w:r w:rsidRPr="004C544A">
              <w:rPr>
                <w:rFonts w:ascii="Times New Roman" w:hAnsi="Times New Roman"/>
                <w:sz w:val="26"/>
                <w:szCs w:val="26"/>
              </w:rPr>
              <w:t xml:space="preserve">.А. </w:t>
            </w:r>
            <w:r>
              <w:rPr>
                <w:rFonts w:ascii="Times New Roman" w:hAnsi="Times New Roman"/>
                <w:sz w:val="26"/>
                <w:szCs w:val="26"/>
              </w:rPr>
              <w:t>Ерошенко</w:t>
            </w:r>
          </w:p>
        </w:tc>
      </w:tr>
    </w:tbl>
    <w:p w:rsidR="00542E5E" w:rsidRDefault="00542E5E" w:rsidP="0080519B">
      <w:pPr>
        <w:spacing w:after="0" w:line="240" w:lineRule="auto"/>
      </w:pPr>
    </w:p>
    <w:sectPr w:rsidR="00542E5E" w:rsidSect="00CE4E13">
      <w:pgSz w:w="16838" w:h="11906" w:orient="landscape"/>
      <w:pgMar w:top="1438" w:right="1134" w:bottom="539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67AAE"/>
    <w:rsid w:val="00067AAE"/>
    <w:rsid w:val="00104534"/>
    <w:rsid w:val="00197D4B"/>
    <w:rsid w:val="003B337A"/>
    <w:rsid w:val="00450A1F"/>
    <w:rsid w:val="004A7AB2"/>
    <w:rsid w:val="004C544A"/>
    <w:rsid w:val="00542E5E"/>
    <w:rsid w:val="00574BD3"/>
    <w:rsid w:val="00685DDE"/>
    <w:rsid w:val="007126CB"/>
    <w:rsid w:val="007C0FC8"/>
    <w:rsid w:val="00800138"/>
    <w:rsid w:val="0080519B"/>
    <w:rsid w:val="00827BD4"/>
    <w:rsid w:val="00977DDD"/>
    <w:rsid w:val="00984DA9"/>
    <w:rsid w:val="00A634C9"/>
    <w:rsid w:val="00C37AEB"/>
    <w:rsid w:val="00C505CD"/>
    <w:rsid w:val="00CE4E13"/>
    <w:rsid w:val="00D8182C"/>
    <w:rsid w:val="00E65718"/>
    <w:rsid w:val="00F14855"/>
    <w:rsid w:val="00FA1672"/>
    <w:rsid w:val="00FB404A"/>
    <w:rsid w:val="00FC3613"/>
    <w:rsid w:val="00FE38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19B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80519B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">
    <w:name w:val="Основной текст (2)_"/>
    <w:basedOn w:val="DefaultParagraphFont"/>
    <w:link w:val="20"/>
    <w:uiPriority w:val="99"/>
    <w:locked/>
    <w:rsid w:val="004A7AB2"/>
    <w:rPr>
      <w:rFonts w:cs="Times New Roman"/>
      <w:b/>
      <w:bCs/>
      <w:spacing w:val="-6"/>
      <w:sz w:val="32"/>
      <w:szCs w:val="32"/>
      <w:lang w:bidi="ar-SA"/>
    </w:rPr>
  </w:style>
  <w:style w:type="paragraph" w:customStyle="1" w:styleId="20">
    <w:name w:val="Основной текст (2)"/>
    <w:basedOn w:val="Normal"/>
    <w:link w:val="2"/>
    <w:uiPriority w:val="99"/>
    <w:rsid w:val="004A7AB2"/>
    <w:pPr>
      <w:widowControl w:val="0"/>
      <w:shd w:val="clear" w:color="auto" w:fill="FFFFFF"/>
      <w:spacing w:after="0" w:line="417" w:lineRule="exact"/>
      <w:jc w:val="center"/>
    </w:pPr>
    <w:rPr>
      <w:rFonts w:ascii="Times New Roman" w:hAnsi="Times New Roman"/>
      <w:b/>
      <w:bCs/>
      <w:noProof/>
      <w:spacing w:val="-6"/>
      <w:sz w:val="32"/>
      <w:szCs w:val="32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40</TotalTime>
  <Pages>3</Pages>
  <Words>554</Words>
  <Characters>3160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1</cp:lastModifiedBy>
  <cp:revision>8</cp:revision>
  <cp:lastPrinted>2018-01-12T09:17:00Z</cp:lastPrinted>
  <dcterms:created xsi:type="dcterms:W3CDTF">2018-01-09T11:39:00Z</dcterms:created>
  <dcterms:modified xsi:type="dcterms:W3CDTF">2018-01-12T09:17:00Z</dcterms:modified>
</cp:coreProperties>
</file>